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79FB09" w14:textId="77777777" w:rsidR="008A6D77" w:rsidRDefault="008A6D77" w:rsidP="008A6D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Simon SHOTTE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1BA052D3" w14:textId="77777777" w:rsidR="008A6D77" w:rsidRDefault="008A6D77" w:rsidP="008A6D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Bromley, Kent. Husbandman.</w:t>
      </w:r>
    </w:p>
    <w:p w14:paraId="70963839" w14:textId="77777777" w:rsidR="008A6D77" w:rsidRDefault="008A6D77" w:rsidP="008A6D77">
      <w:pPr>
        <w:rPr>
          <w:rFonts w:ascii="Times New Roman" w:hAnsi="Times New Roman" w:cs="Times New Roman"/>
        </w:rPr>
      </w:pPr>
    </w:p>
    <w:p w14:paraId="4DF7DF2A" w14:textId="77777777" w:rsidR="008A6D77" w:rsidRDefault="008A6D77" w:rsidP="008A6D77">
      <w:pPr>
        <w:rPr>
          <w:rFonts w:ascii="Times New Roman" w:hAnsi="Times New Roman" w:cs="Times New Roman"/>
        </w:rPr>
      </w:pPr>
    </w:p>
    <w:p w14:paraId="39391CDC" w14:textId="77777777" w:rsidR="008A6D77" w:rsidRDefault="008A6D77" w:rsidP="008A6D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Miller(q.v.) brought a plaint of debt against him, John </w:t>
      </w:r>
      <w:proofErr w:type="spellStart"/>
      <w:r>
        <w:rPr>
          <w:rFonts w:ascii="Times New Roman" w:hAnsi="Times New Roman" w:cs="Times New Roman"/>
        </w:rPr>
        <w:t>Hennam</w:t>
      </w:r>
      <w:proofErr w:type="spellEnd"/>
      <w:r>
        <w:rPr>
          <w:rFonts w:ascii="Times New Roman" w:hAnsi="Times New Roman" w:cs="Times New Roman"/>
        </w:rPr>
        <w:t xml:space="preserve"> of </w:t>
      </w:r>
    </w:p>
    <w:p w14:paraId="5F14EC27" w14:textId="77777777" w:rsidR="008A6D77" w:rsidRDefault="008A6D77" w:rsidP="008A6D77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West Greenwich(q.v.), Richard </w:t>
      </w:r>
      <w:proofErr w:type="spellStart"/>
      <w:r>
        <w:rPr>
          <w:rFonts w:ascii="Times New Roman" w:hAnsi="Times New Roman" w:cs="Times New Roman"/>
        </w:rPr>
        <w:t>Holbeche</w:t>
      </w:r>
      <w:proofErr w:type="spellEnd"/>
      <w:r>
        <w:rPr>
          <w:rFonts w:ascii="Times New Roman" w:hAnsi="Times New Roman" w:cs="Times New Roman"/>
        </w:rPr>
        <w:t xml:space="preserve"> of Westminster, Middlesex(q.v.),</w:t>
      </w:r>
    </w:p>
    <w:p w14:paraId="40B471E7" w14:textId="77777777" w:rsidR="008A6D77" w:rsidRDefault="008A6D77" w:rsidP="008A6D77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Robert </w:t>
      </w:r>
      <w:proofErr w:type="spellStart"/>
      <w:r>
        <w:rPr>
          <w:rFonts w:ascii="Times New Roman" w:hAnsi="Times New Roman" w:cs="Times New Roman"/>
        </w:rPr>
        <w:t>Payn</w:t>
      </w:r>
      <w:proofErr w:type="spellEnd"/>
      <w:r>
        <w:rPr>
          <w:rFonts w:ascii="Times New Roman" w:hAnsi="Times New Roman" w:cs="Times New Roman"/>
        </w:rPr>
        <w:t xml:space="preserve"> of Farnborough, Kent(q.v.) </w:t>
      </w:r>
      <w:proofErr w:type="gramStart"/>
      <w:r>
        <w:rPr>
          <w:rFonts w:ascii="Times New Roman" w:hAnsi="Times New Roman" w:cs="Times New Roman"/>
        </w:rPr>
        <w:t>and also</w:t>
      </w:r>
      <w:proofErr w:type="gramEnd"/>
      <w:r>
        <w:rPr>
          <w:rFonts w:ascii="Times New Roman" w:hAnsi="Times New Roman" w:cs="Times New Roman"/>
        </w:rPr>
        <w:t xml:space="preserve"> Elizabeth Combe of </w:t>
      </w:r>
      <w:proofErr w:type="spellStart"/>
      <w:r>
        <w:rPr>
          <w:rFonts w:ascii="Times New Roman" w:hAnsi="Times New Roman" w:cs="Times New Roman"/>
        </w:rPr>
        <w:t>Lenham</w:t>
      </w:r>
      <w:proofErr w:type="spellEnd"/>
      <w:r>
        <w:rPr>
          <w:rFonts w:ascii="Times New Roman" w:hAnsi="Times New Roman" w:cs="Times New Roman"/>
        </w:rPr>
        <w:t xml:space="preserve">(q.v.), </w:t>
      </w:r>
      <w:r>
        <w:rPr>
          <w:rFonts w:ascii="Times New Roman" w:hAnsi="Times New Roman" w:cs="Times New Roman"/>
        </w:rPr>
        <w:tab/>
        <w:t xml:space="preserve">as the executrix of Richard Combe(q.v.).  </w:t>
      </w:r>
    </w:p>
    <w:p w14:paraId="65828DAC" w14:textId="77777777" w:rsidR="008A6D77" w:rsidRDefault="008A6D77" w:rsidP="008A6D77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F07A40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5C81E8C2" w14:textId="77777777" w:rsidR="008A6D77" w:rsidRDefault="008A6D77" w:rsidP="008A6D77">
      <w:pPr>
        <w:rPr>
          <w:rFonts w:ascii="Times New Roman" w:hAnsi="Times New Roman" w:cs="Times New Roman"/>
        </w:rPr>
      </w:pPr>
    </w:p>
    <w:p w14:paraId="7ECB3C2E" w14:textId="77777777" w:rsidR="008A6D77" w:rsidRDefault="008A6D77" w:rsidP="008A6D77">
      <w:pPr>
        <w:rPr>
          <w:rFonts w:ascii="Times New Roman" w:hAnsi="Times New Roman" w:cs="Times New Roman"/>
        </w:rPr>
      </w:pPr>
    </w:p>
    <w:p w14:paraId="55D0AB84" w14:textId="77777777" w:rsidR="008A6D77" w:rsidRDefault="008A6D77" w:rsidP="008A6D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 May 2018</w:t>
      </w:r>
    </w:p>
    <w:p w14:paraId="4F2EFAF1" w14:textId="77777777" w:rsidR="006B2F86" w:rsidRPr="00E71FC3" w:rsidRDefault="008A6D7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FA4B55" w14:textId="77777777" w:rsidR="008A6D77" w:rsidRDefault="008A6D77" w:rsidP="00E71FC3">
      <w:r>
        <w:separator/>
      </w:r>
    </w:p>
  </w:endnote>
  <w:endnote w:type="continuationSeparator" w:id="0">
    <w:p w14:paraId="172F0CF6" w14:textId="77777777" w:rsidR="008A6D77" w:rsidRDefault="008A6D7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AD9A5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5DD5FA" w14:textId="77777777" w:rsidR="008A6D77" w:rsidRDefault="008A6D77" w:rsidP="00E71FC3">
      <w:r>
        <w:separator/>
      </w:r>
    </w:p>
  </w:footnote>
  <w:footnote w:type="continuationSeparator" w:id="0">
    <w:p w14:paraId="08F7FE06" w14:textId="77777777" w:rsidR="008A6D77" w:rsidRDefault="008A6D7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D77"/>
    <w:rsid w:val="001A7C09"/>
    <w:rsid w:val="00577BD5"/>
    <w:rsid w:val="00656CBA"/>
    <w:rsid w:val="006A1F77"/>
    <w:rsid w:val="00733BE7"/>
    <w:rsid w:val="008A6D7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018B65"/>
  <w15:chartTrackingRefBased/>
  <w15:docId w15:val="{B1531985-FF5F-439E-8839-6274AADEF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6D7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8A6D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2018-07-05T09:37:00Z</dcterms:created>
  <dcterms:modified xsi:type="dcterms:W3CDTF">2018-07-05T09:37:00Z</dcterms:modified>
</cp:coreProperties>
</file>